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85C0F" w14:textId="77777777" w:rsidR="006508D5" w:rsidRPr="00690BA6" w:rsidRDefault="006508D5" w:rsidP="006508D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BURGEYS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D108F07" w14:textId="77777777" w:rsidR="006508D5" w:rsidRDefault="006508D5" w:rsidP="00650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F4BE8BE" w14:textId="77777777" w:rsidR="006508D5" w:rsidRDefault="006508D5" w:rsidP="0065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2C9BC2" w14:textId="77777777" w:rsidR="006508D5" w:rsidRDefault="006508D5" w:rsidP="0065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606069" w14:textId="77777777" w:rsidR="006508D5" w:rsidRDefault="006508D5" w:rsidP="006508D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5C5F443B" w14:textId="77777777" w:rsidR="006508D5" w:rsidRDefault="006508D5" w:rsidP="006508D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DC96C17" w14:textId="77777777" w:rsidR="006508D5" w:rsidRDefault="006508D5" w:rsidP="006508D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3449455" w14:textId="77777777" w:rsidR="006508D5" w:rsidRDefault="006508D5" w:rsidP="006508D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8FB62E3" w14:textId="77777777" w:rsidR="006508D5" w:rsidRDefault="006508D5" w:rsidP="006508D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F0D686C" w14:textId="77777777" w:rsidR="006508D5" w:rsidRDefault="006508D5" w:rsidP="006508D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16 January 2021</w:t>
      </w:r>
    </w:p>
    <w:p w14:paraId="538BC9C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691DE" w14:textId="77777777" w:rsidR="006508D5" w:rsidRDefault="006508D5" w:rsidP="009139A6">
      <w:r>
        <w:separator/>
      </w:r>
    </w:p>
  </w:endnote>
  <w:endnote w:type="continuationSeparator" w:id="0">
    <w:p w14:paraId="7ADF0BD2" w14:textId="77777777" w:rsidR="006508D5" w:rsidRDefault="006508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776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EF0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EDE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81176" w14:textId="77777777" w:rsidR="006508D5" w:rsidRDefault="006508D5" w:rsidP="009139A6">
      <w:r>
        <w:separator/>
      </w:r>
    </w:p>
  </w:footnote>
  <w:footnote w:type="continuationSeparator" w:id="0">
    <w:p w14:paraId="50684591" w14:textId="77777777" w:rsidR="006508D5" w:rsidRDefault="006508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87D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F13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3C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8D5"/>
    <w:rsid w:val="000666E0"/>
    <w:rsid w:val="002510B7"/>
    <w:rsid w:val="005C130B"/>
    <w:rsid w:val="006508D5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64A0A"/>
  <w15:chartTrackingRefBased/>
  <w15:docId w15:val="{A5C2362F-3B3D-431B-B988-AAA6F54D1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2021-03-05T12:07:00Z</dcterms:created>
  <dcterms:modified xsi:type="dcterms:W3CDTF">2021-03-05T12:08:00Z</dcterms:modified>
</cp:coreProperties>
</file>